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6266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582E96">
                                  <w:rPr>
                                    <w:rStyle w:val="Style2"/>
                                  </w:rPr>
                                  <w:t>CCC-LPN</w:t>
                                </w:r>
                                <w:r>
                                  <w:rPr>
                                    <w:rStyle w:val="Style2"/>
                                  </w:rPr>
                                  <w:t>-2020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F70C08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6266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582E96">
                            <w:rPr>
                              <w:rStyle w:val="Style2"/>
                            </w:rPr>
                            <w:t>CCC-LPN</w:t>
                          </w:r>
                          <w:r>
                            <w:rPr>
                              <w:rStyle w:val="Style2"/>
                            </w:rPr>
                            <w:t>-2020</w:t>
                          </w:r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 w:rsidR="00F70C08">
                            <w:rPr>
                              <w:rStyle w:val="Style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70C0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F70C0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A97C8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97C85"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7091E499" wp14:editId="27FBA670">
                                      <wp:extent cx="663575" cy="559299"/>
                                      <wp:effectExtent l="0" t="0" r="0" b="0"/>
                                      <wp:docPr id="16" name="Imagen 16" descr="Logo DID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n 2" descr="Logo DIDA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63575" cy="55929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A97C85">
                          <w:pPr>
                            <w:rPr>
                              <w:lang w:val="en-US"/>
                            </w:rPr>
                          </w:pPr>
                          <w:r w:rsidRPr="00A97C85"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7091E499" wp14:editId="27FBA670">
                                <wp:extent cx="663575" cy="559299"/>
                                <wp:effectExtent l="0" t="0" r="0" b="0"/>
                                <wp:docPr id="16" name="Imagen 16" descr="Logo DID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2" descr="Logo DID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3575" cy="5592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70C08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AE1203">
                                  <w:rPr>
                                    <w:rStyle w:val="Style6"/>
                                  </w:rPr>
                                  <w:t xml:space="preserve"> 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F70C08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AE1203">
                            <w:rPr>
                              <w:rStyle w:val="Style6"/>
                            </w:rPr>
                            <w:t xml:space="preserve"> 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bookmarkStart w:id="0" w:name="_GoBack"/>
      <w:bookmarkEnd w:id="0"/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70C0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70C0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70C0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70C0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4B8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82E96"/>
    <w:rsid w:val="005F149D"/>
    <w:rsid w:val="006019E6"/>
    <w:rsid w:val="00611A07"/>
    <w:rsid w:val="0062592A"/>
    <w:rsid w:val="00626D0C"/>
    <w:rsid w:val="006506D0"/>
    <w:rsid w:val="00651E48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14B6E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97C85"/>
    <w:rsid w:val="00AD647F"/>
    <w:rsid w:val="00AD7919"/>
    <w:rsid w:val="00AE1203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0C08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9393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83D43-6377-4FC1-AB1E-54943224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17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31</cp:revision>
  <cp:lastPrinted>2020-05-06T15:42:00Z</cp:lastPrinted>
  <dcterms:created xsi:type="dcterms:W3CDTF">2016-03-21T20:27:00Z</dcterms:created>
  <dcterms:modified xsi:type="dcterms:W3CDTF">2020-10-09T18:00:00Z</dcterms:modified>
</cp:coreProperties>
</file>